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6DEF0" w14:textId="77777777" w:rsidR="001462EC" w:rsidRDefault="001462EC" w:rsidP="001462E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KELETT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6F838E7A" w14:textId="77777777" w:rsidR="001462EC" w:rsidRDefault="001462EC" w:rsidP="001462EC">
      <w:pPr>
        <w:pStyle w:val="NoSpacing"/>
        <w:rPr>
          <w:rFonts w:cs="Times New Roman"/>
          <w:szCs w:val="24"/>
        </w:rPr>
      </w:pPr>
    </w:p>
    <w:p w14:paraId="24FDD0BD" w14:textId="77777777" w:rsidR="001462EC" w:rsidRDefault="001462EC" w:rsidP="001462EC">
      <w:pPr>
        <w:pStyle w:val="NoSpacing"/>
        <w:rPr>
          <w:rFonts w:cs="Times New Roman"/>
          <w:szCs w:val="24"/>
        </w:rPr>
      </w:pPr>
    </w:p>
    <w:p w14:paraId="383DA439" w14:textId="77777777" w:rsidR="001462EC" w:rsidRDefault="001462EC" w:rsidP="00146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Southwark into lands</w:t>
      </w:r>
    </w:p>
    <w:p w14:paraId="2FD1F613" w14:textId="77777777" w:rsidR="001462EC" w:rsidRDefault="001462EC" w:rsidP="00146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Elizabeth Coke(q.v.).</w:t>
      </w:r>
    </w:p>
    <w:p w14:paraId="24DA08CD" w14:textId="77777777" w:rsidR="001462EC" w:rsidRDefault="001462EC" w:rsidP="001462E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B906867" w14:textId="77777777" w:rsidR="001462EC" w:rsidRDefault="001462EC" w:rsidP="001462E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pp.149-50)</w:t>
      </w:r>
    </w:p>
    <w:p w14:paraId="4E021FA5" w14:textId="77777777" w:rsidR="001462EC" w:rsidRDefault="001462EC" w:rsidP="001462EC">
      <w:pPr>
        <w:pStyle w:val="NoSpacing"/>
        <w:rPr>
          <w:rFonts w:eastAsia="Times New Roman" w:cs="Times New Roman"/>
          <w:szCs w:val="24"/>
        </w:rPr>
      </w:pPr>
    </w:p>
    <w:p w14:paraId="4284C9D1" w14:textId="77777777" w:rsidR="001462EC" w:rsidRDefault="001462EC" w:rsidP="001462EC">
      <w:pPr>
        <w:pStyle w:val="NoSpacing"/>
        <w:rPr>
          <w:rFonts w:eastAsia="Times New Roman" w:cs="Times New Roman"/>
          <w:szCs w:val="24"/>
        </w:rPr>
      </w:pPr>
    </w:p>
    <w:p w14:paraId="7B3F3EB3" w14:textId="77777777" w:rsidR="001462EC" w:rsidRDefault="001462EC" w:rsidP="001462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November 2023</w:t>
      </w:r>
    </w:p>
    <w:p w14:paraId="22D1AE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BFC42" w14:textId="77777777" w:rsidR="001462EC" w:rsidRDefault="001462EC" w:rsidP="009139A6">
      <w:r>
        <w:separator/>
      </w:r>
    </w:p>
  </w:endnote>
  <w:endnote w:type="continuationSeparator" w:id="0">
    <w:p w14:paraId="7511833C" w14:textId="77777777" w:rsidR="001462EC" w:rsidRDefault="001462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6B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AE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673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D48A" w14:textId="77777777" w:rsidR="001462EC" w:rsidRDefault="001462EC" w:rsidP="009139A6">
      <w:r>
        <w:separator/>
      </w:r>
    </w:p>
  </w:footnote>
  <w:footnote w:type="continuationSeparator" w:id="0">
    <w:p w14:paraId="1470CEC5" w14:textId="77777777" w:rsidR="001462EC" w:rsidRDefault="001462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16A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5A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0BB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2EC"/>
    <w:rsid w:val="000666E0"/>
    <w:rsid w:val="001462E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1FEF1"/>
  <w15:chartTrackingRefBased/>
  <w15:docId w15:val="{E07430DB-AFC0-4402-A843-FEB33271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2023-11-07T21:18:00Z</dcterms:created>
  <dcterms:modified xsi:type="dcterms:W3CDTF">2023-11-07T21:19:00Z</dcterms:modified>
</cp:coreProperties>
</file>